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C6FE6" w14:textId="77777777" w:rsidR="00CB1D04" w:rsidRDefault="00CB1D04" w:rsidP="00CB1D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FURSSE</w:t>
      </w:r>
      <w:r>
        <w:rPr>
          <w:rFonts w:ascii="Times New Roman" w:hAnsi="Times New Roman" w:cs="Times New Roman"/>
          <w:sz w:val="24"/>
          <w:szCs w:val="24"/>
        </w:rPr>
        <w:t xml:space="preserve">      (fl.1418</w:t>
      </w:r>
      <w:r w:rsidR="00107BE1"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54FDC4B0" w14:textId="77777777" w:rsidR="00CB1D04" w:rsidRDefault="00CB1D04" w:rsidP="00CB1D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6F70A0" w14:textId="7696C7E2" w:rsidR="00CB1D04" w:rsidRDefault="00CB1D04" w:rsidP="00CB1D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2D2C04" w14:textId="77777777" w:rsidR="00EB2DB1" w:rsidRDefault="00EB2DB1" w:rsidP="00EB2D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Sep.1406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Exeter into lands of</w:t>
      </w:r>
    </w:p>
    <w:p w14:paraId="06FE6E06" w14:textId="77777777" w:rsidR="00EB2DB1" w:rsidRDefault="00EB2DB1" w:rsidP="00EB2D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Joan Borden(q.v.).</w:t>
      </w:r>
    </w:p>
    <w:p w14:paraId="117F13F4" w14:textId="5B060AA7" w:rsidR="00EB2DB1" w:rsidRDefault="00EB2DB1" w:rsidP="00CB1D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19-41)</w:t>
      </w:r>
    </w:p>
    <w:p w14:paraId="1C40780E" w14:textId="77777777" w:rsidR="00CB1D04" w:rsidRDefault="00CB1D04" w:rsidP="00CB1D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May1418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Exeter into the lands</w:t>
      </w:r>
    </w:p>
    <w:p w14:paraId="704A60F6" w14:textId="77777777" w:rsidR="00CB1D04" w:rsidRDefault="00CB1D04" w:rsidP="00CB1D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John Herlee(q.v.).</w:t>
      </w:r>
    </w:p>
    <w:p w14:paraId="7076C030" w14:textId="77777777" w:rsidR="00CB1D04" w:rsidRDefault="00CB1D04" w:rsidP="00CB1D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15AC2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eCIPM  21-92)</w:t>
      </w:r>
    </w:p>
    <w:p w14:paraId="16B7F756" w14:textId="77777777" w:rsidR="00107BE1" w:rsidRPr="00107BE1" w:rsidRDefault="00107BE1" w:rsidP="00107BE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07BE1">
        <w:rPr>
          <w:rFonts w:ascii="Times New Roman" w:hAnsi="Times New Roman" w:cs="Times New Roman"/>
          <w:sz w:val="24"/>
          <w:szCs w:val="24"/>
        </w:rPr>
        <w:t>17 Sep.1420</w:t>
      </w:r>
      <w:r w:rsidRPr="00107BE1">
        <w:rPr>
          <w:rFonts w:ascii="Times New Roman" w:hAnsi="Times New Roman" w:cs="Times New Roman"/>
          <w:sz w:val="24"/>
          <w:szCs w:val="24"/>
        </w:rPr>
        <w:tab/>
        <w:t>He was a juror on the inquisition post mortem held in Exeter into the lands</w:t>
      </w:r>
    </w:p>
    <w:p w14:paraId="2A98687F" w14:textId="77777777" w:rsidR="00107BE1" w:rsidRPr="00107BE1" w:rsidRDefault="00107BE1" w:rsidP="00107BE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07BE1">
        <w:rPr>
          <w:rFonts w:ascii="Times New Roman" w:hAnsi="Times New Roman" w:cs="Times New Roman"/>
          <w:sz w:val="24"/>
          <w:szCs w:val="24"/>
        </w:rPr>
        <w:tab/>
      </w:r>
      <w:r w:rsidRPr="00107BE1">
        <w:rPr>
          <w:rFonts w:ascii="Times New Roman" w:hAnsi="Times New Roman" w:cs="Times New Roman"/>
          <w:sz w:val="24"/>
          <w:szCs w:val="24"/>
        </w:rPr>
        <w:tab/>
        <w:t>of the late Joan de la Pomeroy(q.v.).</w:t>
      </w:r>
    </w:p>
    <w:p w14:paraId="33EDAA34" w14:textId="77777777" w:rsidR="00107BE1" w:rsidRPr="00107BE1" w:rsidRDefault="00107BE1" w:rsidP="00107BE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07BE1">
        <w:rPr>
          <w:rFonts w:ascii="Times New Roman" w:hAnsi="Times New Roman" w:cs="Times New Roman"/>
          <w:sz w:val="24"/>
          <w:szCs w:val="24"/>
        </w:rPr>
        <w:tab/>
      </w:r>
      <w:r w:rsidRPr="00107BE1">
        <w:rPr>
          <w:rFonts w:ascii="Times New Roman" w:hAnsi="Times New Roman" w:cs="Times New Roman"/>
          <w:sz w:val="24"/>
          <w:szCs w:val="24"/>
        </w:rPr>
        <w:tab/>
        <w:t>(www.inquisitionspostmortem.ac.uk  ref. eCIPM 21-481)</w:t>
      </w:r>
    </w:p>
    <w:p w14:paraId="3FA74D1B" w14:textId="77777777" w:rsidR="00CB1D04" w:rsidRDefault="00CB1D04" w:rsidP="00CB1D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8FCE17" w14:textId="703CC2D2" w:rsidR="00DD5B8A" w:rsidRDefault="00DD5B8A" w:rsidP="00CB1D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E22FE8" w14:textId="660AEDB2" w:rsidR="00107BE1" w:rsidRDefault="00107BE1" w:rsidP="00CB1D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December 2016</w:t>
      </w:r>
    </w:p>
    <w:p w14:paraId="4C4DA5CC" w14:textId="5A8096BF" w:rsidR="00EB2DB1" w:rsidRPr="00CB1D04" w:rsidRDefault="00EB2DB1" w:rsidP="00CB1D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January 2022</w:t>
      </w:r>
    </w:p>
    <w:sectPr w:rsidR="00EB2DB1" w:rsidRPr="00CB1D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8292D" w14:textId="77777777" w:rsidR="00CB1D04" w:rsidRDefault="00CB1D04" w:rsidP="00564E3C">
      <w:pPr>
        <w:spacing w:after="0" w:line="240" w:lineRule="auto"/>
      </w:pPr>
      <w:r>
        <w:separator/>
      </w:r>
    </w:p>
  </w:endnote>
  <w:endnote w:type="continuationSeparator" w:id="0">
    <w:p w14:paraId="2C3F0670" w14:textId="77777777" w:rsidR="00CB1D04" w:rsidRDefault="00CB1D0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17DE4" w14:textId="77777777"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30AE7" w14:textId="77777777"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B2DB1">
      <w:rPr>
        <w:rFonts w:ascii="Times New Roman" w:hAnsi="Times New Roman" w:cs="Times New Roman"/>
        <w:noProof/>
        <w:sz w:val="24"/>
        <w:szCs w:val="24"/>
      </w:rPr>
      <w:t>15 January 2022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14:paraId="24D63D20" w14:textId="77777777"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5CA73" w14:textId="77777777"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4B22B" w14:textId="77777777" w:rsidR="00CB1D04" w:rsidRDefault="00CB1D04" w:rsidP="00564E3C">
      <w:pPr>
        <w:spacing w:after="0" w:line="240" w:lineRule="auto"/>
      </w:pPr>
      <w:r>
        <w:separator/>
      </w:r>
    </w:p>
  </w:footnote>
  <w:footnote w:type="continuationSeparator" w:id="0">
    <w:p w14:paraId="5C124BAE" w14:textId="77777777" w:rsidR="00CB1D04" w:rsidRDefault="00CB1D0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BE218" w14:textId="77777777"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73BA3" w14:textId="77777777"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71C76" w14:textId="77777777"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D04"/>
    <w:rsid w:val="00107BE1"/>
    <w:rsid w:val="00372DC6"/>
    <w:rsid w:val="00564E3C"/>
    <w:rsid w:val="0064591D"/>
    <w:rsid w:val="00CB1D04"/>
    <w:rsid w:val="00DD5B8A"/>
    <w:rsid w:val="00EB2DB1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3BC4AB"/>
  <w15:chartTrackingRefBased/>
  <w15:docId w15:val="{AFD8C8A6-A134-4AB5-AE49-CFAAAED17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CB1D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2.dotx</Template>
  <TotalTime>2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2015-11-11T20:06:00Z</dcterms:created>
  <dcterms:modified xsi:type="dcterms:W3CDTF">2022-01-15T12:11:00Z</dcterms:modified>
</cp:coreProperties>
</file>